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07192" w14:textId="77777777" w:rsidR="00077CEC" w:rsidRDefault="00077CEC" w:rsidP="00E71FC3">
      <w:pPr>
        <w:pStyle w:val="NoSpacing"/>
      </w:pPr>
      <w:r>
        <w:rPr>
          <w:u w:val="single"/>
        </w:rPr>
        <w:t>Philip BAYNARD</w:t>
      </w:r>
      <w:r>
        <w:t xml:space="preserve">   </w:t>
      </w:r>
      <w:proofErr w:type="gramStart"/>
      <w:r>
        <w:t xml:space="preserve">   (</w:t>
      </w:r>
      <w:proofErr w:type="gramEnd"/>
      <w:r>
        <w:t>fl.1437)</w:t>
      </w:r>
    </w:p>
    <w:p w14:paraId="4F21DDFB" w14:textId="77777777" w:rsidR="00077CEC" w:rsidRDefault="00077CEC" w:rsidP="00E71FC3">
      <w:pPr>
        <w:pStyle w:val="NoSpacing"/>
      </w:pPr>
    </w:p>
    <w:p w14:paraId="614DCE42" w14:textId="77777777" w:rsidR="00077CEC" w:rsidRDefault="00077CEC" w:rsidP="00E71FC3">
      <w:pPr>
        <w:pStyle w:val="NoSpacing"/>
      </w:pPr>
    </w:p>
    <w:p w14:paraId="00EE9F49" w14:textId="77777777" w:rsidR="00077CEC" w:rsidRDefault="00077CEC" w:rsidP="00E71FC3">
      <w:pPr>
        <w:pStyle w:val="NoSpacing"/>
      </w:pPr>
      <w:r>
        <w:t xml:space="preserve">  6 Nov.1437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Basingstoke,</w:t>
      </w:r>
    </w:p>
    <w:p w14:paraId="5D6156CF" w14:textId="77777777" w:rsidR="00077CEC" w:rsidRDefault="00077CEC" w:rsidP="00E71FC3">
      <w:pPr>
        <w:pStyle w:val="NoSpacing"/>
      </w:pPr>
      <w:r>
        <w:tab/>
      </w:r>
      <w:r>
        <w:tab/>
        <w:t>Hampshire, into lands of the late Sir John Tyrell(q.v.).</w:t>
      </w:r>
    </w:p>
    <w:p w14:paraId="7A4C323E" w14:textId="77777777" w:rsidR="00077CEC" w:rsidRDefault="00077CEC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25-5)</w:t>
      </w:r>
    </w:p>
    <w:p w14:paraId="5830612B" w14:textId="77777777" w:rsidR="00077CEC" w:rsidRDefault="00077CEC" w:rsidP="00E71FC3">
      <w:pPr>
        <w:pStyle w:val="NoSpacing"/>
      </w:pPr>
    </w:p>
    <w:p w14:paraId="530C9725" w14:textId="77777777" w:rsidR="00077CEC" w:rsidRDefault="00077CEC" w:rsidP="00E71FC3">
      <w:pPr>
        <w:pStyle w:val="NoSpacing"/>
      </w:pPr>
    </w:p>
    <w:p w14:paraId="250F4F31" w14:textId="5B0F224C" w:rsidR="00077CEC" w:rsidRDefault="00077CEC" w:rsidP="00E71FC3">
      <w:pPr>
        <w:pStyle w:val="NoSpacing"/>
      </w:pPr>
      <w:r>
        <w:t>7 January 2017</w:t>
      </w:r>
    </w:p>
    <w:p w14:paraId="6EA39619" w14:textId="14C22AC8" w:rsidR="00753437" w:rsidRDefault="00753437" w:rsidP="00E71FC3">
      <w:pPr>
        <w:pStyle w:val="NoSpacing"/>
      </w:pPr>
    </w:p>
    <w:p w14:paraId="77EFEB22" w14:textId="77777777" w:rsidR="00753437" w:rsidRPr="00077CEC" w:rsidRDefault="00753437" w:rsidP="00E71FC3">
      <w:pPr>
        <w:pStyle w:val="NoSpacing"/>
      </w:pPr>
      <w:bookmarkStart w:id="0" w:name="_GoBack"/>
      <w:bookmarkEnd w:id="0"/>
    </w:p>
    <w:sectPr w:rsidR="00753437" w:rsidRPr="00077C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D5A0B" w14:textId="77777777" w:rsidR="00077CEC" w:rsidRDefault="00077CEC" w:rsidP="00E71FC3">
      <w:pPr>
        <w:spacing w:after="0" w:line="240" w:lineRule="auto"/>
      </w:pPr>
      <w:r>
        <w:separator/>
      </w:r>
    </w:p>
  </w:endnote>
  <w:endnote w:type="continuationSeparator" w:id="0">
    <w:p w14:paraId="1E361703" w14:textId="77777777" w:rsidR="00077CEC" w:rsidRDefault="00077C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F6A71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DE217" w14:textId="77777777" w:rsidR="00077CEC" w:rsidRDefault="00077CEC" w:rsidP="00E71FC3">
      <w:pPr>
        <w:spacing w:after="0" w:line="240" w:lineRule="auto"/>
      </w:pPr>
      <w:r>
        <w:separator/>
      </w:r>
    </w:p>
  </w:footnote>
  <w:footnote w:type="continuationSeparator" w:id="0">
    <w:p w14:paraId="655C155B" w14:textId="77777777" w:rsidR="00077CEC" w:rsidRDefault="00077C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CEC"/>
    <w:rsid w:val="00077CEC"/>
    <w:rsid w:val="001A7C09"/>
    <w:rsid w:val="00733BE7"/>
    <w:rsid w:val="0075343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DAE3"/>
  <w15:chartTrackingRefBased/>
  <w15:docId w15:val="{289C5834-E70D-4E22-AC6A-7D411A827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2017-01-07T20:36:00Z</dcterms:created>
  <dcterms:modified xsi:type="dcterms:W3CDTF">2019-06-17T10:21:00Z</dcterms:modified>
</cp:coreProperties>
</file>